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71021" w14:textId="5FEDEBAC" w:rsidR="006B2F86" w:rsidRDefault="00EC21A3" w:rsidP="00E71FC3">
      <w:pPr>
        <w:pStyle w:val="NoSpacing"/>
      </w:pPr>
      <w:r>
        <w:rPr>
          <w:u w:val="single"/>
        </w:rPr>
        <w:t>Roger MARCAND</w:t>
      </w:r>
      <w:r>
        <w:t xml:space="preserve">       (d.1426-9)</w:t>
      </w:r>
    </w:p>
    <w:p w14:paraId="45770C36" w14:textId="403E8CC1" w:rsidR="00EC21A3" w:rsidRDefault="00EC21A3" w:rsidP="00E71FC3">
      <w:pPr>
        <w:pStyle w:val="NoSpacing"/>
      </w:pPr>
      <w:r>
        <w:t xml:space="preserve">of </w:t>
      </w:r>
      <w:proofErr w:type="spellStart"/>
      <w:r>
        <w:t>Laxton</w:t>
      </w:r>
      <w:proofErr w:type="spellEnd"/>
      <w:r>
        <w:t>, Nottinghamshire.</w:t>
      </w:r>
    </w:p>
    <w:p w14:paraId="3AAA9105" w14:textId="3C8A3C8A" w:rsidR="00EC21A3" w:rsidRDefault="00EC21A3" w:rsidP="00E71FC3">
      <w:pPr>
        <w:pStyle w:val="NoSpacing"/>
      </w:pPr>
    </w:p>
    <w:p w14:paraId="1E415E2A" w14:textId="4CC6378A" w:rsidR="00EC21A3" w:rsidRDefault="00EC21A3" w:rsidP="00E71FC3">
      <w:pPr>
        <w:pStyle w:val="NoSpacing"/>
      </w:pPr>
    </w:p>
    <w:p w14:paraId="6B4D9181" w14:textId="45246E30" w:rsidR="00EC21A3" w:rsidRDefault="00EC21A3" w:rsidP="00E71FC3">
      <w:pPr>
        <w:pStyle w:val="NoSpacing"/>
      </w:pPr>
      <w:r>
        <w:t>20 Oct.1426</w:t>
      </w:r>
      <w:r>
        <w:tab/>
        <w:t>He made his Will.  (W.Y.R.p.110)</w:t>
      </w:r>
    </w:p>
    <w:p w14:paraId="21A3F1D8" w14:textId="7A2ACE0A" w:rsidR="00EC21A3" w:rsidRDefault="00EC21A3" w:rsidP="00E71FC3">
      <w:pPr>
        <w:pStyle w:val="NoSpacing"/>
      </w:pPr>
      <w:r>
        <w:t xml:space="preserve">  3 Jan.1429</w:t>
      </w:r>
      <w:r>
        <w:tab/>
      </w:r>
      <w:r w:rsidR="00DE2494">
        <w:t>Probate of his Will.   (ibid.)</w:t>
      </w:r>
    </w:p>
    <w:p w14:paraId="572F41D4" w14:textId="4AFD46F2" w:rsidR="00DE2494" w:rsidRDefault="00DE2494" w:rsidP="00E71FC3">
      <w:pPr>
        <w:pStyle w:val="NoSpacing"/>
      </w:pPr>
    </w:p>
    <w:p w14:paraId="71977F16" w14:textId="5BF372A4" w:rsidR="00DE2494" w:rsidRDefault="00DE2494" w:rsidP="00E71FC3">
      <w:pPr>
        <w:pStyle w:val="NoSpacing"/>
      </w:pPr>
    </w:p>
    <w:p w14:paraId="2581DCF7" w14:textId="558F898F" w:rsidR="00DE2494" w:rsidRPr="00EC21A3" w:rsidRDefault="00DE2494" w:rsidP="00E71FC3">
      <w:pPr>
        <w:pStyle w:val="NoSpacing"/>
      </w:pPr>
      <w:r>
        <w:t>2 February 2020</w:t>
      </w:r>
      <w:bookmarkStart w:id="0" w:name="_GoBack"/>
      <w:bookmarkEnd w:id="0"/>
    </w:p>
    <w:sectPr w:rsidR="00DE2494" w:rsidRPr="00EC21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45803" w14:textId="77777777" w:rsidR="00EC21A3" w:rsidRDefault="00EC21A3" w:rsidP="00E71FC3">
      <w:pPr>
        <w:spacing w:after="0" w:line="240" w:lineRule="auto"/>
      </w:pPr>
      <w:r>
        <w:separator/>
      </w:r>
    </w:p>
  </w:endnote>
  <w:endnote w:type="continuationSeparator" w:id="0">
    <w:p w14:paraId="3D3C1F69" w14:textId="77777777" w:rsidR="00EC21A3" w:rsidRDefault="00EC21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B77F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51FBC" w14:textId="77777777" w:rsidR="00EC21A3" w:rsidRDefault="00EC21A3" w:rsidP="00E71FC3">
      <w:pPr>
        <w:spacing w:after="0" w:line="240" w:lineRule="auto"/>
      </w:pPr>
      <w:r>
        <w:separator/>
      </w:r>
    </w:p>
  </w:footnote>
  <w:footnote w:type="continuationSeparator" w:id="0">
    <w:p w14:paraId="7E6A5024" w14:textId="77777777" w:rsidR="00EC21A3" w:rsidRDefault="00EC21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1A3"/>
    <w:rsid w:val="001A7C09"/>
    <w:rsid w:val="00577BD5"/>
    <w:rsid w:val="006A1F77"/>
    <w:rsid w:val="00733BE7"/>
    <w:rsid w:val="00AB52E8"/>
    <w:rsid w:val="00B16D3F"/>
    <w:rsid w:val="00DE2494"/>
    <w:rsid w:val="00E71FC3"/>
    <w:rsid w:val="00EC21A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73511"/>
  <w15:chartTrackingRefBased/>
  <w15:docId w15:val="{990D6F0B-D86B-42EE-AD13-2C13A175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2020-02-02T15:45:00Z</dcterms:created>
  <dcterms:modified xsi:type="dcterms:W3CDTF">2020-02-02T15:57:00Z</dcterms:modified>
</cp:coreProperties>
</file>